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0690B2C9C5454A968B4C1B5E246CBB7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84A439E" w14:textId="77777777" w:rsidR="00E167AD" w:rsidRDefault="004D45C3" w:rsidP="00E40ABD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Bankovna garancija</w:t>
          </w:r>
        </w:p>
      </w:sdtContent>
    </w:sdt>
    <w:p w14:paraId="3410E116" w14:textId="1BAB5CEE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3AD24A2F70264D1091460A4905E6640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A0DB5">
            <w:rPr>
              <w:b/>
              <w:sz w:val="40"/>
              <w:szCs w:val="40"/>
            </w:rPr>
            <w:t>L6_PO_O33</w:t>
          </w:r>
        </w:sdtContent>
      </w:sdt>
    </w:p>
    <w:p w14:paraId="0697D6EC" w14:textId="77777777" w:rsidR="004D45C3" w:rsidRPr="004D45C3" w:rsidRDefault="000F4FD1" w:rsidP="004D45C3">
      <w:pPr>
        <w:pStyle w:val="Default"/>
      </w:pPr>
      <w:r w:rsidRPr="00175D60">
        <w:br w:type="page"/>
      </w:r>
      <w:r w:rsidR="004D45C3" w:rsidRPr="004D45C3">
        <w:lastRenderedPageBreak/>
        <w:t xml:space="preserve">(Memorandum banke garanta) </w:t>
      </w:r>
    </w:p>
    <w:p w14:paraId="0A1CCB9E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0DBC228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Banka – Garant: </w:t>
      </w:r>
      <w:r w:rsidRPr="004D45C3">
        <w:rPr>
          <w:color w:val="000000"/>
          <w:sz w:val="24"/>
          <w:szCs w:val="24"/>
        </w:rPr>
        <w:t xml:space="preserve">………………………………………………………………………………. </w:t>
      </w:r>
    </w:p>
    <w:p w14:paraId="05844186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Nalogodavac: </w:t>
      </w:r>
      <w:r w:rsidRPr="004D45C3">
        <w:rPr>
          <w:color w:val="000000"/>
          <w:sz w:val="24"/>
          <w:szCs w:val="24"/>
        </w:rPr>
        <w:t xml:space="preserve">………………………………………………………………………………...... </w:t>
      </w:r>
    </w:p>
    <w:p w14:paraId="3DD26DE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>Korisnik garancije:</w:t>
      </w:r>
    </w:p>
    <w:p w14:paraId="4CCFD212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ab/>
      </w:r>
      <w:r w:rsidRPr="004D45C3">
        <w:rPr>
          <w:rFonts w:cs="Arial"/>
          <w:b/>
          <w:color w:val="000000"/>
          <w:sz w:val="24"/>
          <w:szCs w:val="24"/>
        </w:rPr>
        <w:t xml:space="preserve">Agencija za plaćanja u poljoprivredi, ribarstvu i ruralnom razvoju  </w:t>
      </w:r>
    </w:p>
    <w:p w14:paraId="5BBAE67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4D45C3">
        <w:rPr>
          <w:rFonts w:cs="Arial"/>
          <w:b/>
          <w:bCs/>
          <w:color w:val="000000"/>
          <w:sz w:val="24"/>
          <w:szCs w:val="24"/>
        </w:rPr>
        <w:tab/>
        <w:t>Ulica grada Vukovara 269d</w:t>
      </w:r>
    </w:p>
    <w:p w14:paraId="2C291D1B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4D45C3">
        <w:rPr>
          <w:rFonts w:cs="Arial"/>
          <w:b/>
          <w:bCs/>
          <w:color w:val="000000"/>
          <w:sz w:val="24"/>
          <w:szCs w:val="24"/>
        </w:rPr>
        <w:tab/>
        <w:t>10000  Zagreb</w:t>
      </w:r>
    </w:p>
    <w:p w14:paraId="404E6A87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4D45C3">
        <w:rPr>
          <w:rFonts w:cs="Arial"/>
          <w:b/>
          <w:bCs/>
          <w:color w:val="000000"/>
          <w:sz w:val="24"/>
          <w:szCs w:val="24"/>
        </w:rPr>
        <w:tab/>
        <w:t>OIB 99122235709</w:t>
      </w:r>
    </w:p>
    <w:p w14:paraId="1B598F18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</w:p>
    <w:p w14:paraId="55D33B39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</w:p>
    <w:p w14:paraId="2393D9B1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7A1328E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BANKOVNA GARANCIJA broj </w:t>
      </w:r>
    </w:p>
    <w:p w14:paraId="4C15ECD4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4D45C3">
        <w:rPr>
          <w:b/>
          <w:color w:val="000000"/>
          <w:sz w:val="24"/>
          <w:szCs w:val="24"/>
        </w:rPr>
        <w:t>za dobro izvršenje posla</w:t>
      </w:r>
    </w:p>
    <w:p w14:paraId="002B6E0A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1D29342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50C175D5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28D25C2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PODACI O GARANTU </w:t>
      </w:r>
    </w:p>
    <w:p w14:paraId="2926DE2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532438CE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Naziv banke ………………………………………………………………………………….</w:t>
      </w:r>
    </w:p>
    <w:p w14:paraId="2FA4261B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OIB: ………………………………………………………………………………………………</w:t>
      </w:r>
    </w:p>
    <w:p w14:paraId="4756A988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Sjedište banke: ……………………………………………………………………………… </w:t>
      </w:r>
    </w:p>
    <w:p w14:paraId="62B2AA6F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Poštanski broj: ……………………… Mjesto: ………………………………………… </w:t>
      </w:r>
    </w:p>
    <w:p w14:paraId="7B4150F8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Transakcijski račun: ……………………………………………………………………….</w:t>
      </w:r>
    </w:p>
    <w:p w14:paraId="13CC2279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Koji se vodi pri: ……………………………………………………………………………… </w:t>
      </w:r>
    </w:p>
    <w:p w14:paraId="1953307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2777C53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38D4887F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PODACI O NALOGODAVCU </w:t>
      </w:r>
    </w:p>
    <w:p w14:paraId="4C85439B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2F7F787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Naziv: ………………………………………..………………………………………………….</w:t>
      </w:r>
    </w:p>
    <w:p w14:paraId="483E0B75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OIB: ……………………………………………………………………………………………….</w:t>
      </w:r>
    </w:p>
    <w:p w14:paraId="0F4A5C4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Adresa sjedišta: …………………………………………………………………………….</w:t>
      </w:r>
    </w:p>
    <w:p w14:paraId="32C1C77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Poštanski broj: ……………………… Mjesto: ………………………………………… </w:t>
      </w:r>
    </w:p>
    <w:p w14:paraId="4F0CD267" w14:textId="77777777" w:rsidR="004D45C3" w:rsidRPr="00EC613A" w:rsidRDefault="004D45C3" w:rsidP="004D45C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39F09488" w14:textId="5E43360E" w:rsidR="004D45C3" w:rsidRPr="00EC613A" w:rsidRDefault="004D45C3" w:rsidP="004D45C3">
      <w:pPr>
        <w:numPr>
          <w:ilvl w:val="0"/>
          <w:numId w:val="2"/>
        </w:numPr>
        <w:contextualSpacing/>
        <w:jc w:val="both"/>
        <w:rPr>
          <w:sz w:val="24"/>
          <w:szCs w:val="24"/>
        </w:rPr>
      </w:pPr>
      <w:r w:rsidRPr="00EC613A">
        <w:rPr>
          <w:rFonts w:asciiTheme="minorHAnsi" w:hAnsiTheme="minorHAnsi"/>
          <w:sz w:val="24"/>
          <w:szCs w:val="24"/>
        </w:rPr>
        <w:t>Garant izjavljuje da je upoznat s obvezom Nalogodavca da sukladno Uredbi (EU) br. 1308/2013 Europskog parlamenta i Vijeća od 17. prosinca 2013. o uspostavljanju zajedničke organizacije tržišta poljoprivrednih proizvoda i stavljanju izvan snage uredbi Vijeća (EEZ) br. 922/72, (EEZ) br. 234/79, (EZ) br. 1037/2001 i (EZ) br. 1234/2007</w:t>
      </w:r>
      <w:r w:rsidR="001B338E" w:rsidRPr="00EC613A">
        <w:rPr>
          <w:rFonts w:asciiTheme="minorHAnsi" w:hAnsiTheme="minorHAnsi"/>
          <w:sz w:val="24"/>
          <w:szCs w:val="24"/>
        </w:rPr>
        <w:t xml:space="preserve"> (</w:t>
      </w:r>
      <w:r w:rsidR="001B338E" w:rsidRPr="00EC613A">
        <w:rPr>
          <w:rFonts w:asciiTheme="minorHAnsi" w:hAnsiTheme="minorHAnsi" w:cs="Arial"/>
          <w:iCs/>
          <w:sz w:val="24"/>
          <w:szCs w:val="24"/>
        </w:rPr>
        <w:t>SL L 347, 20.12.2013.)</w:t>
      </w:r>
      <w:r w:rsidRPr="00EC613A">
        <w:rPr>
          <w:rFonts w:asciiTheme="minorHAnsi" w:hAnsiTheme="minorHAnsi"/>
          <w:sz w:val="24"/>
          <w:szCs w:val="24"/>
        </w:rPr>
        <w:t xml:space="preserve">, Uredbi Komisije (EZ) br. 555/2008 od 27. lipnja 2008. o utvrđivanju detaljnih pravila za provedbu Uredbe Vijeća (EZ) br. 479/2008 o zajedničkoj organizaciji tržišta vina u vezi s programima potpore, trgovinom s trećim </w:t>
      </w:r>
      <w:r w:rsidRPr="00EC613A">
        <w:rPr>
          <w:rFonts w:asciiTheme="minorHAnsi" w:hAnsiTheme="minorHAnsi"/>
          <w:sz w:val="24"/>
          <w:szCs w:val="24"/>
        </w:rPr>
        <w:lastRenderedPageBreak/>
        <w:t>zemljama, proizvodnim potencijalom i o nadzoru u sektoru vina</w:t>
      </w:r>
      <w:r w:rsidR="001B338E" w:rsidRPr="00EC613A">
        <w:rPr>
          <w:rFonts w:asciiTheme="minorHAnsi" w:hAnsiTheme="minorHAnsi"/>
          <w:sz w:val="24"/>
          <w:szCs w:val="24"/>
        </w:rPr>
        <w:t xml:space="preserve"> (</w:t>
      </w:r>
      <w:r w:rsidR="001B338E" w:rsidRPr="00EC613A">
        <w:rPr>
          <w:rFonts w:asciiTheme="minorHAnsi" w:hAnsiTheme="minorHAnsi" w:cs="Arial"/>
          <w:iCs/>
          <w:sz w:val="24"/>
          <w:szCs w:val="24"/>
        </w:rPr>
        <w:t>SL L 170, 30.6.2008.)</w:t>
      </w:r>
      <w:r w:rsidRPr="00EC613A">
        <w:rPr>
          <w:rFonts w:asciiTheme="minorHAnsi" w:hAnsiTheme="minorHAnsi"/>
          <w:sz w:val="24"/>
          <w:szCs w:val="24"/>
        </w:rPr>
        <w:t>, Delegiranoj uredbi Komisije (EU) 2016/1149 od 15. travnja 2016. o dopuni Uredbe (EU) br. 1308/2013 Europskog parlamenta i Vijeća u pogledu nacionalnih programa potpore u sektoru vina i izmjeni Uredbe Komisije (EZ) br. 555/2008</w:t>
      </w:r>
      <w:r w:rsidR="001B338E" w:rsidRPr="00EC613A">
        <w:rPr>
          <w:rFonts w:asciiTheme="minorHAnsi" w:hAnsiTheme="minorHAnsi"/>
          <w:sz w:val="24"/>
          <w:szCs w:val="24"/>
        </w:rPr>
        <w:t xml:space="preserve"> (</w:t>
      </w:r>
      <w:r w:rsidR="001B338E" w:rsidRPr="00EC613A">
        <w:rPr>
          <w:rFonts w:asciiTheme="minorHAnsi" w:hAnsiTheme="minorHAnsi" w:cs="Arial"/>
          <w:iCs/>
          <w:sz w:val="24"/>
          <w:szCs w:val="24"/>
        </w:rPr>
        <w:t>SL L 190, 15.7.2016</w:t>
      </w:r>
      <w:r w:rsidR="001B338E" w:rsidRPr="00EC613A">
        <w:rPr>
          <w:rFonts w:asciiTheme="minorHAnsi" w:hAnsiTheme="minorHAnsi"/>
          <w:sz w:val="24"/>
          <w:szCs w:val="24"/>
        </w:rPr>
        <w:t>)</w:t>
      </w:r>
      <w:r w:rsidRPr="00EC613A">
        <w:rPr>
          <w:rFonts w:asciiTheme="minorHAnsi" w:hAnsiTheme="minorHAnsi"/>
          <w:sz w:val="24"/>
          <w:szCs w:val="24"/>
        </w:rPr>
        <w:t>, Provedbenoj uredbi Komisije (EU) 2016/1150 od 15. travnja 2016. o utvrđivanju pravila za primjenu Uredbe (EU) br. 1308/2013 Europskog parlamenta i Vijeća u pogledu nacionalnih programa potpore u sektoru vina</w:t>
      </w:r>
      <w:r w:rsidR="001B338E" w:rsidRPr="00EC613A">
        <w:rPr>
          <w:rFonts w:asciiTheme="minorHAnsi" w:hAnsiTheme="minorHAnsi"/>
          <w:sz w:val="24"/>
          <w:szCs w:val="24"/>
        </w:rPr>
        <w:t xml:space="preserve"> (</w:t>
      </w:r>
      <w:r w:rsidR="001B338E" w:rsidRPr="00EC613A">
        <w:rPr>
          <w:rFonts w:asciiTheme="minorHAnsi" w:hAnsiTheme="minorHAnsi" w:cs="Arial"/>
          <w:iCs/>
          <w:sz w:val="24"/>
          <w:szCs w:val="24"/>
        </w:rPr>
        <w:t>SL L 190, 15.7.2016.)</w:t>
      </w:r>
      <w:r w:rsidRPr="00EC613A">
        <w:rPr>
          <w:rFonts w:asciiTheme="minorHAnsi" w:hAnsiTheme="minorHAnsi"/>
          <w:sz w:val="24"/>
          <w:szCs w:val="24"/>
        </w:rPr>
        <w:t>, Delegiranoj uredbi Komisije (EU) br. 907/2014 od 11. ožujka 2014. o dopuni Uredbe (EU) br. 1306/2013 Europskog parlamenta i Vijeća u pogledu agencija za plaćanja i ostalih tijela, financijskog upravljanja, poravnanja računa, jamstava i upotrebe eura</w:t>
      </w:r>
      <w:r w:rsidR="006103B0" w:rsidRPr="00EC613A">
        <w:rPr>
          <w:rFonts w:asciiTheme="minorHAnsi" w:hAnsiTheme="minorHAnsi"/>
          <w:sz w:val="24"/>
          <w:szCs w:val="24"/>
        </w:rPr>
        <w:t xml:space="preserve"> (</w:t>
      </w:r>
      <w:r w:rsidR="006103B0" w:rsidRPr="00EC613A">
        <w:rPr>
          <w:rFonts w:asciiTheme="minorHAnsi" w:hAnsiTheme="minorHAnsi" w:cs="Arial"/>
          <w:iCs/>
          <w:sz w:val="24"/>
          <w:szCs w:val="24"/>
        </w:rPr>
        <w:t>SL L 255, 28.8.2014</w:t>
      </w:r>
      <w:r w:rsidR="006103B0" w:rsidRPr="00EC613A">
        <w:rPr>
          <w:rFonts w:asciiTheme="minorHAnsi" w:hAnsiTheme="minorHAnsi"/>
          <w:sz w:val="24"/>
          <w:szCs w:val="24"/>
        </w:rPr>
        <w:t>)</w:t>
      </w:r>
      <w:r w:rsidRPr="00EC613A">
        <w:rPr>
          <w:rFonts w:asciiTheme="minorHAnsi" w:hAnsiTheme="minorHAnsi"/>
          <w:sz w:val="24"/>
          <w:szCs w:val="24"/>
        </w:rPr>
        <w:t xml:space="preserve">, Zakonu o poljoprivredi („Narodne novine“, broj </w:t>
      </w:r>
      <w:r w:rsidR="001B338E" w:rsidRPr="00EC613A">
        <w:rPr>
          <w:rFonts w:asciiTheme="minorHAnsi" w:hAnsiTheme="minorHAnsi"/>
          <w:sz w:val="24"/>
          <w:szCs w:val="24"/>
        </w:rPr>
        <w:t>118/18</w:t>
      </w:r>
      <w:r w:rsidRPr="00EC613A">
        <w:rPr>
          <w:rFonts w:asciiTheme="minorHAnsi" w:hAnsiTheme="minorHAnsi"/>
          <w:sz w:val="24"/>
          <w:szCs w:val="24"/>
        </w:rPr>
        <w:t xml:space="preserve">) te Pravilniku o provedbi mjere </w:t>
      </w:r>
      <w:r w:rsidR="00CE1F9E">
        <w:rPr>
          <w:rFonts w:asciiTheme="minorHAnsi" w:hAnsiTheme="minorHAnsi"/>
          <w:sz w:val="24"/>
          <w:szCs w:val="24"/>
        </w:rPr>
        <w:t>______________________</w:t>
      </w:r>
      <w:r w:rsidRPr="00EC613A">
        <w:rPr>
          <w:rFonts w:asciiTheme="minorHAnsi" w:hAnsiTheme="minorHAnsi"/>
          <w:sz w:val="24"/>
          <w:szCs w:val="24"/>
        </w:rPr>
        <w:t>iz Nacionalnog programa pomoći sektoru vina</w:t>
      </w:r>
      <w:r w:rsidR="001B338E" w:rsidRPr="00EC613A">
        <w:rPr>
          <w:rFonts w:asciiTheme="minorHAnsi" w:hAnsiTheme="minorHAnsi"/>
          <w:sz w:val="24"/>
          <w:szCs w:val="24"/>
        </w:rPr>
        <w:t xml:space="preserve"> za razdoblje od 2019. do 2023. godine</w:t>
      </w:r>
      <w:r w:rsidRPr="00EC613A">
        <w:rPr>
          <w:rFonts w:asciiTheme="minorHAnsi" w:hAnsiTheme="minorHAnsi"/>
          <w:sz w:val="24"/>
          <w:szCs w:val="24"/>
        </w:rPr>
        <w:t>(„Narodne novine“, br</w:t>
      </w:r>
      <w:r w:rsidR="006103B0" w:rsidRPr="00EC613A">
        <w:rPr>
          <w:rFonts w:asciiTheme="minorHAnsi" w:hAnsiTheme="minorHAnsi"/>
          <w:sz w:val="24"/>
          <w:szCs w:val="24"/>
        </w:rPr>
        <w:t>oj</w:t>
      </w:r>
      <w:r w:rsidRPr="00EC613A">
        <w:rPr>
          <w:rFonts w:asciiTheme="minorHAnsi" w:hAnsiTheme="minorHAnsi"/>
          <w:sz w:val="24"/>
          <w:szCs w:val="24"/>
        </w:rPr>
        <w:t>), Korisniku garancije položi Garanciju kao osiguranje za dobro obavljanje posla sa rokom valjanosti od ......................................... do</w:t>
      </w:r>
      <w:r w:rsidRPr="00EC613A">
        <w:rPr>
          <w:sz w:val="24"/>
          <w:szCs w:val="24"/>
        </w:rPr>
        <w:t xml:space="preserve"> ………………………………. </w:t>
      </w:r>
    </w:p>
    <w:p w14:paraId="5D7EFA73" w14:textId="77777777" w:rsidR="004D45C3" w:rsidRPr="006103B0" w:rsidRDefault="004D45C3" w:rsidP="004D45C3">
      <w:pPr>
        <w:numPr>
          <w:ilvl w:val="0"/>
          <w:numId w:val="2"/>
        </w:numPr>
        <w:contextualSpacing/>
        <w:jc w:val="both"/>
        <w:rPr>
          <w:color w:val="000000"/>
          <w:sz w:val="24"/>
          <w:szCs w:val="24"/>
        </w:rPr>
      </w:pPr>
      <w:r w:rsidRPr="00EC613A">
        <w:rPr>
          <w:sz w:val="24"/>
          <w:szCs w:val="24"/>
        </w:rPr>
        <w:t xml:space="preserve">Garant se neopozivo obvezuje da će na prvi pisani poziv Korisnika </w:t>
      </w:r>
      <w:r w:rsidRPr="006103B0">
        <w:rPr>
          <w:color w:val="000000"/>
          <w:sz w:val="24"/>
          <w:szCs w:val="24"/>
        </w:rPr>
        <w:t xml:space="preserve">garancije i bez prigovora isplatiti bilo koji iznos po ovoj Garanciji, a najviše do iznosa od: </w:t>
      </w:r>
    </w:p>
    <w:p w14:paraId="6B5AEDD5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1A62FF57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Kuna </w:t>
      </w:r>
      <w:r w:rsidRPr="004D45C3">
        <w:rPr>
          <w:color w:val="000000"/>
          <w:sz w:val="24"/>
          <w:szCs w:val="24"/>
        </w:rPr>
        <w:t>………………..</w:t>
      </w:r>
    </w:p>
    <w:p w14:paraId="62EA62ED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(slovima: ______________ )</w:t>
      </w:r>
    </w:p>
    <w:p w14:paraId="54E21263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7FE83634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0A746BB8" w14:textId="77777777" w:rsidR="004D45C3" w:rsidRPr="004D45C3" w:rsidRDefault="004D45C3" w:rsidP="004D45C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14" w:hanging="357"/>
        <w:contextualSpacing/>
        <w:jc w:val="both"/>
        <w:rPr>
          <w:color w:val="000000"/>
          <w:sz w:val="24"/>
          <w:szCs w:val="24"/>
          <w:lang w:val="de-DE"/>
        </w:rPr>
      </w:pPr>
      <w:r w:rsidRPr="004D45C3">
        <w:rPr>
          <w:color w:val="000000"/>
          <w:sz w:val="24"/>
          <w:szCs w:val="24"/>
        </w:rPr>
        <w:t>Sva plaćanja po ovoj Garanciji će se izvršiti u korist Državnog proračuna na IBAN (račun) broj HR8110010051563200921, model HR67, poziv na broj odobrenja OIB Nalogodavca Garancije.</w:t>
      </w:r>
    </w:p>
    <w:p w14:paraId="2F552ADE" w14:textId="77777777" w:rsidR="004D45C3" w:rsidRPr="006103B0" w:rsidRDefault="004D45C3" w:rsidP="004D45C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Obveza po ovoj Garanciji će se automatski smanjivati za bilo koji iznos plaćen od strane Garanta po ovoj Garanciji.</w:t>
      </w:r>
    </w:p>
    <w:p w14:paraId="715A42E3" w14:textId="77777777" w:rsidR="004D45C3" w:rsidRPr="006103B0" w:rsidRDefault="004D45C3" w:rsidP="004D45C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Garancija je sastavljena u jednom izvornom primjerku za Korisnika Garancije te dvije kopije od kojih je po jedna za Garanta i Nalogodavca.</w:t>
      </w:r>
    </w:p>
    <w:p w14:paraId="2EC5002B" w14:textId="77777777" w:rsidR="004D45C3" w:rsidRPr="006103B0" w:rsidRDefault="004D45C3" w:rsidP="004D45C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Garancija je neprenosiva.</w:t>
      </w:r>
    </w:p>
    <w:p w14:paraId="56A43548" w14:textId="77777777" w:rsidR="004D45C3" w:rsidRPr="006103B0" w:rsidRDefault="004D45C3" w:rsidP="004D45C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U slučaju spora nadležan je Trgovački sud u Zagrebu.</w:t>
      </w:r>
    </w:p>
    <w:p w14:paraId="749CE5D1" w14:textId="77777777" w:rsidR="004D45C3" w:rsidRPr="004D45C3" w:rsidRDefault="004D45C3" w:rsidP="004D45C3">
      <w:pPr>
        <w:autoSpaceDE w:val="0"/>
        <w:autoSpaceDN w:val="0"/>
        <w:adjustRightInd w:val="0"/>
        <w:spacing w:after="120" w:line="240" w:lineRule="auto"/>
        <w:jc w:val="center"/>
        <w:rPr>
          <w:color w:val="000000"/>
          <w:sz w:val="24"/>
          <w:szCs w:val="24"/>
        </w:rPr>
      </w:pPr>
    </w:p>
    <w:p w14:paraId="42297AE3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4C5C28F6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069C3EAF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ind w:firstLine="36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…………………………….. </w:t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  <w:t>……………………………….</w:t>
      </w:r>
    </w:p>
    <w:p w14:paraId="0ECA6941" w14:textId="1B8C9E4F" w:rsidR="00E167AD" w:rsidRDefault="004D45C3" w:rsidP="00EC613A">
      <w:pPr>
        <w:autoSpaceDE w:val="0"/>
        <w:autoSpaceDN w:val="0"/>
        <w:adjustRightInd w:val="0"/>
        <w:spacing w:after="0" w:line="240" w:lineRule="auto"/>
        <w:ind w:firstLine="360"/>
      </w:pPr>
      <w:r w:rsidRPr="004D45C3">
        <w:rPr>
          <w:b/>
          <w:color w:val="000000"/>
          <w:sz w:val="24"/>
          <w:szCs w:val="24"/>
        </w:rPr>
        <w:t xml:space="preserve">( mjesto i datum) </w:t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  <w:t>(potpis ovlaštene osobe</w:t>
      </w:r>
      <w:r w:rsidRPr="004D45C3">
        <w:rPr>
          <w:rFonts w:ascii="Times New Roman" w:hAnsi="Times New Roman"/>
          <w:b/>
          <w:color w:val="000000"/>
          <w:sz w:val="24"/>
          <w:szCs w:val="24"/>
        </w:rPr>
        <w:t>)</w:t>
      </w:r>
    </w:p>
    <w:sectPr w:rsidR="00E167AD" w:rsidSect="00C2399A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2935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4FD4B" w14:textId="77777777" w:rsidR="004D45C3" w:rsidRDefault="004D45C3" w:rsidP="00336C0E">
      <w:pPr>
        <w:spacing w:after="0" w:line="240" w:lineRule="auto"/>
      </w:pPr>
      <w:r>
        <w:separator/>
      </w:r>
    </w:p>
  </w:endnote>
  <w:endnote w:type="continuationSeparator" w:id="0">
    <w:p w14:paraId="1EF7F21A" w14:textId="77777777" w:rsidR="004D45C3" w:rsidRDefault="004D45C3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0E627" w14:textId="10FE90B8" w:rsidR="00D601BE" w:rsidRPr="00DF5331" w:rsidRDefault="00765260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3AD24A2F70264D1091460A4905E6640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L6_PO_O33_v3.7_2019329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 w:rsidR="00200DEB">
      <w:rPr>
        <w:noProof/>
      </w:rPr>
      <w:fldChar w:fldCharType="begin"/>
    </w:r>
    <w:r w:rsidR="00200DEB">
      <w:rPr>
        <w:noProof/>
      </w:rPr>
      <w:instrText xml:space="preserve"> NUMPAGES   \* MERGEFORMAT </w:instrText>
    </w:r>
    <w:r w:rsidR="00200DEB">
      <w:rPr>
        <w:noProof/>
      </w:rPr>
      <w:fldChar w:fldCharType="separate"/>
    </w:r>
    <w:r>
      <w:rPr>
        <w:noProof/>
      </w:rPr>
      <w:t>3</w:t>
    </w:r>
    <w:r w:rsidR="00200DE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9A631" w14:textId="77777777" w:rsidR="00D601BE" w:rsidRDefault="00CE1F9E" w:rsidP="00DF6B67">
    <w:pPr>
      <w:pStyle w:val="Footer"/>
    </w:pPr>
    <w:fldSimple w:instr=" FILENAME   \* MERGEFORMAT ">
      <w:r w:rsidR="004D45C3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200DEB">
      <w:rPr>
        <w:noProof/>
      </w:rPr>
      <w:fldChar w:fldCharType="begin"/>
    </w:r>
    <w:r w:rsidR="00200DEB">
      <w:rPr>
        <w:noProof/>
      </w:rPr>
      <w:instrText xml:space="preserve"> NUMPAGES   \* MERGEFORMAT </w:instrText>
    </w:r>
    <w:r w:rsidR="00200DEB">
      <w:rPr>
        <w:noProof/>
      </w:rPr>
      <w:fldChar w:fldCharType="separate"/>
    </w:r>
    <w:r w:rsidR="004D45C3">
      <w:rPr>
        <w:noProof/>
      </w:rPr>
      <w:t>2</w:t>
    </w:r>
    <w:r w:rsidR="00200DE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4AE38" w14:textId="77777777" w:rsidR="004D45C3" w:rsidRDefault="004D45C3" w:rsidP="00336C0E">
      <w:pPr>
        <w:spacing w:after="0" w:line="240" w:lineRule="auto"/>
      </w:pPr>
      <w:r>
        <w:separator/>
      </w:r>
    </w:p>
  </w:footnote>
  <w:footnote w:type="continuationSeparator" w:id="0">
    <w:p w14:paraId="2AA790BA" w14:textId="77777777" w:rsidR="004D45C3" w:rsidRDefault="004D45C3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4EBFE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eastAsia="zh-CN"/>
      </w:rPr>
      <w:drawing>
        <wp:inline distT="0" distB="0" distL="0" distR="0" wp14:anchorId="15C9506B" wp14:editId="671EE944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83F70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7216" behindDoc="1" locked="1" layoutInCell="1" allowOverlap="1" wp14:anchorId="27E7D216" wp14:editId="03735D8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E317D"/>
    <w:multiLevelType w:val="hybridMultilevel"/>
    <w:tmpl w:val="A872D1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5C3"/>
    <w:rsid w:val="00014E65"/>
    <w:rsid w:val="0003536B"/>
    <w:rsid w:val="00036035"/>
    <w:rsid w:val="00043A99"/>
    <w:rsid w:val="00053900"/>
    <w:rsid w:val="00071A06"/>
    <w:rsid w:val="000B1E10"/>
    <w:rsid w:val="000F07B2"/>
    <w:rsid w:val="000F4FD1"/>
    <w:rsid w:val="00166453"/>
    <w:rsid w:val="0017478B"/>
    <w:rsid w:val="00175D60"/>
    <w:rsid w:val="001B338E"/>
    <w:rsid w:val="00200DE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D45C3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103B0"/>
    <w:rsid w:val="006354B4"/>
    <w:rsid w:val="00647D08"/>
    <w:rsid w:val="00655CE5"/>
    <w:rsid w:val="006705C4"/>
    <w:rsid w:val="006A5010"/>
    <w:rsid w:val="006B6FE1"/>
    <w:rsid w:val="006C257A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5260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DB5"/>
    <w:rsid w:val="008A0FDF"/>
    <w:rsid w:val="008A3752"/>
    <w:rsid w:val="008B2FF6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D68F1"/>
    <w:rsid w:val="00AE66C1"/>
    <w:rsid w:val="00B00854"/>
    <w:rsid w:val="00B055D6"/>
    <w:rsid w:val="00B16AB6"/>
    <w:rsid w:val="00B4447F"/>
    <w:rsid w:val="00B95B0F"/>
    <w:rsid w:val="00BD5E1D"/>
    <w:rsid w:val="00BE6E08"/>
    <w:rsid w:val="00BF0389"/>
    <w:rsid w:val="00C13DE0"/>
    <w:rsid w:val="00C2399A"/>
    <w:rsid w:val="00C55FF1"/>
    <w:rsid w:val="00CA63D9"/>
    <w:rsid w:val="00CE1F9E"/>
    <w:rsid w:val="00CE4530"/>
    <w:rsid w:val="00D003D6"/>
    <w:rsid w:val="00D16B6D"/>
    <w:rsid w:val="00D17F24"/>
    <w:rsid w:val="00D24179"/>
    <w:rsid w:val="00D2586B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9685D"/>
    <w:rsid w:val="00EA513F"/>
    <w:rsid w:val="00EC1CC6"/>
    <w:rsid w:val="00EC613A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ffc"/>
    </o:shapedefaults>
    <o:shapelayout v:ext="edit">
      <o:idmap v:ext="edit" data="1"/>
    </o:shapelayout>
  </w:shapeDefaults>
  <w:decimalSymbol w:val=","/>
  <w:listSeparator w:val=";"/>
  <w14:docId w14:val="42D5AE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D45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D45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2:8080/predlosci/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690B2C9C5454A968B4C1B5E246CB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05455-888B-4869-A3AF-927964E29094}"/>
      </w:docPartPr>
      <w:docPartBody>
        <w:p w14:paraId="26BF35A0" w14:textId="77777777" w:rsidR="000E4377" w:rsidRDefault="000E4377">
          <w:pPr>
            <w:pStyle w:val="0690B2C9C5454A968B4C1B5E246CBB74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3AD24A2F70264D1091460A4905E66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FA5B5-516A-4F94-8800-BCD590E5BEE1}"/>
      </w:docPartPr>
      <w:docPartBody>
        <w:p w14:paraId="26BF35A1" w14:textId="77777777" w:rsidR="000E4377" w:rsidRDefault="000E4377">
          <w:pPr>
            <w:pStyle w:val="3AD24A2F70264D1091460A4905E66409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77"/>
    <w:rsid w:val="000E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BF35A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690B2C9C5454A968B4C1B5E246CBB74">
    <w:name w:val="0690B2C9C5454A968B4C1B5E246CBB74"/>
  </w:style>
  <w:style w:type="paragraph" w:customStyle="1" w:styleId="3AD24A2F70264D1091460A4905E66409">
    <w:name w:val="3AD24A2F70264D1091460A4905E6640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690B2C9C5454A968B4C1B5E246CBB74">
    <w:name w:val="0690B2C9C5454A968B4C1B5E246CBB74"/>
  </w:style>
  <w:style w:type="paragraph" w:customStyle="1" w:styleId="3AD24A2F70264D1091460A4905E66409">
    <w:name w:val="3AD24A2F70264D1091460A4905E664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L6_PO_O33_v3.7_2019329</Šifra_verzija_datum>
    <Broj_x0020_verzije xmlns="45adb973-3738-4051-9417-704071a43e5d">3.7</Broj_x0020_verzije>
    <Kratica_x0020_OJ_x0020__x0028_Pripremio_x0029__x0020_-_x0020_2017 xmlns="45adb973-3738-4051-9417-704071a43e5d" xsi:nil="true"/>
    <Pripremio xmlns="45adb973-3738-4051-9417-704071a43e5d">
      <UserInfo>
        <DisplayName>Marina Kardum</DisplayName>
        <AccountId>348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2019-03-28T23:00:00+00:00</Vrijedi_x0020_od>
    <Šifra_x0020_procedure1 xmlns="45adb973-3738-4051-9417-704071a43e5d">L6_PO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L6_PO_O33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VY2WPRCRYZME-5-12666</_dlc_DocId>
    <_dlc_DocIdUrl xmlns="45adb973-3738-4051-9417-704071a43e5d">
      <Url>http://sharepoint2.dmssa.local:8080/_layouts/DocIdRedir.aspx?ID=VY2WPRCRYZME-5-12666</Url>
      <Description>VY2WPRCRYZME-5-12666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Footer_x0028_format_x0029_ xmlns="45adb973-3738-4051-9417-704071a43e5d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45adb973-3738-4051-9417-704071a43e5d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C7370A6-E276-49FC-AE24-ED7F557D1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5386B4D-77FA-4A81-9BB4-F75C7308864D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273256A5-123F-4964-B505-3C8B29CB8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Predložak%20dokumenta%20word%202018.dotx</Template>
  <TotalTime>0</TotalTime>
  <Pages>3</Pages>
  <Words>521</Words>
  <Characters>2973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Bankovna garancija</vt:lpstr>
    </vt:vector>
  </TitlesOfParts>
  <Company>APPRRR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Bankovna garancija</dc:title>
  <dc:creator>Ivona Beatović</dc:creator>
  <cp:lastModifiedBy>Ivona Beatović</cp:lastModifiedBy>
  <cp:revision>2</cp:revision>
  <cp:lastPrinted>2010-11-04T08:04:00Z</cp:lastPrinted>
  <dcterms:created xsi:type="dcterms:W3CDTF">2019-06-07T07:26:00Z</dcterms:created>
  <dcterms:modified xsi:type="dcterms:W3CDTF">2019-06-07T07:26:00Z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d6efe9fd-22b7-4476-ab68-76ac3e18a059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